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4cbbeb" w14:textId="34cbbe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A74986">
        <w:t>743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A74986">
        <w:t>43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74986" w:rsidP="00A7498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74986">
        <w:t>KNOCK OU</w:t>
      </w:r>
      <w:r w:rsidR="00A74986">
        <w:t>T j.d.o.o. za usluge i trgovinu, Sisak, Ul. Antona Gustava Matoša 12,</w:t>
      </w:r>
    </w:p>
    <w:p w:rsidR="006F725E" w:rsidP="00A74986" w:rsidRDefault="00A74986">
      <w:pPr>
        <w:tabs>
          <w:tab w:val="left" w:pos="709"/>
        </w:tabs>
        <w:ind w:left="708"/>
        <w:jc w:val="both"/>
      </w:pPr>
      <w:r>
        <w:t>OIB: 36744996392</w:t>
      </w:r>
    </w:p>
    <w:p w:rsidR="00A74986" w:rsidP="00A74986" w:rsidRDefault="00A74986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4986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749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498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7498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7498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7498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9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498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49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49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St-2743/2019</izvorni_sadrzaj>
    <derivirana_varijabla naziv="DomainObject.Predmet.OznakaBroj_1">St-2743/2019</derivirana_varijabla>
  </DomainObject.Predmet.OznakaBroj>
  <DomainObject.Predmet.OznakaBrojOptuznogAkta>
    <izvorni_sadrzaj>04-06-19-4818</izvorni_sadrzaj>
    <derivirana_varijabla naziv="DomainObject.Predmet.OznakaBrojOptuznogAkta_1">04-06-19-4818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KNOCK OUT j.d.o.o. za usluge i trgovinu</izvorni_sadrzaj>
    <derivirana_varijabla naziv="DomainObject.Predmet.ProtustrankaFormated_1">  KNOCK OUT j.d.o.o. za usluge i trgovinu</derivirana_varijabla>
  </DomainObject.Predmet.ProtustrankaFormated>
  <DomainObject.Predmet.ProtustrankaFormatedOIB>
    <izvorni_sadrzaj>  KNOCK OUT j.d.o.o. za usluge i trgovinu, OIB 36744996392</izvorni_sadrzaj>
    <derivirana_varijabla naziv="DomainObject.Predmet.ProtustrankaFormatedOIB_1">  KNOCK OUT j.d.o.o. za usluge i trgovinu, OIB 36744996392</derivirana_varijabla>
  </DomainObject.Predmet.ProtustrankaFormatedOIB>
  <DomainObject.Predmet.ProtustrankaFormatedWithAdress>
    <izvorni_sadrzaj> KNOCK OUT j.d.o.o. za usluge i trgovinu, Ulica Antuna Gustava Matoša 12, 44000 Sisak</izvorni_sadrzaj>
    <derivirana_varijabla naziv="DomainObject.Predmet.ProtustrankaFormatedWithAdress_1"> KNOCK OUT j.d.o.o. za usluge i trgovinu, Ulica Antuna Gustava Matoša 12, 44000 Sisak</derivirana_varijabla>
  </DomainObject.Predmet.ProtustrankaFormatedWithAdress>
  <DomainObject.Predmet.ProtustrankaFormatedWithAdressOIB>
    <izvorni_sadrzaj> KNOCK OUT j.d.o.o. za usluge i trgovinu, OIB 36744996392, Ulica Antuna Gustava Matoša 12, 44000 Sisak</izvorni_sadrzaj>
    <derivirana_varijabla naziv="DomainObject.Predmet.ProtustrankaFormatedWithAdressOIB_1"> KNOCK OUT j.d.o.o. za usluge i trgovinu, OIB 36744996392, Ulica Antuna Gustava Matoša 12, 44000 Sisak</derivirana_varijabla>
  </DomainObject.Predmet.ProtustrankaFormatedWithAdressOIB>
  <DomainObject.Predmet.ProtustrankaWithAdress>
    <izvorni_sadrzaj>KNOCK OUT j.d.o.o. za usluge i trgovinu Ulica Antuna Gustava Matoša 12, 44000 Sisak</izvorni_sadrzaj>
    <derivirana_varijabla naziv="DomainObject.Predmet.ProtustrankaWithAdress_1">KNOCK OUT j.d.o.o. za usluge i trgovinu Ulica Antuna Gustava Matoša 12, 44000 Sisak</derivirana_varijabla>
  </DomainObject.Predmet.ProtustrankaWithAdress>
  <DomainObject.Predmet.ProtustrankaWithAdressOIB>
    <izvorni_sadrzaj>KNOCK OUT j.d.o.o. za usluge i trgovinu, OIB 36744996392, Ulica Antuna Gustava Matoša 12, 44000 Sisak</izvorni_sadrzaj>
    <derivirana_varijabla naziv="DomainObject.Predmet.ProtustrankaWithAdressOIB_1">KNOCK OUT j.d.o.o. za usluge i trgovinu, OIB 36744996392, Ulica Antuna Gustava Matoša 12, 44000 Sisak</derivirana_varijabla>
  </DomainObject.Predmet.ProtustrankaWithAdressOIB>
  <DomainObject.Predmet.ProtustrankaNazivFormated>
    <izvorni_sadrzaj>KNOCK OUT j.d.o.o. za usluge i trgovinu</izvorni_sadrzaj>
    <derivirana_varijabla naziv="DomainObject.Predmet.ProtustrankaNazivFormated_1">KNOCK OUT j.d.o.o. za usluge i trgovinu</derivirana_varijabla>
  </DomainObject.Predmet.ProtustrankaNazivFormated>
  <DomainObject.Predmet.ProtustrankaNazivFormatedOIB>
    <izvorni_sadrzaj>KNOCK OUT j.d.o.o. za usluge i trgovinu, OIB 36744996392</izvorni_sadrzaj>
    <derivirana_varijabla naziv="DomainObject.Predmet.ProtustrankaNazivFormatedOIB_1">KNOCK OUT j.d.o.o. za usluge i trgovinu, OIB 36744996392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KNOCK OUT j.d.o.o. za usluge i trgovinu</item>
    </izvorni_sadrzaj>
    <derivirana_varijabla naziv="DomainObject.Predmet.ProtuStrankaListFormated_1">
      <item>KNOCK OUT j.d.o.o. za usluge i trgovinu</item>
    </derivirana_varijabla>
  </DomainObject.Predmet.ProtuStrankaListFormated>
  <DomainObject.Predmet.ProtuStrankaListFormatedOIB>
    <izvorni_sadrzaj>
      <item>KNOCK OUT j.d.o.o. za usluge i trgovinu, OIB 36744996392</item>
    </izvorni_sadrzaj>
    <derivirana_varijabla naziv="DomainObject.Predmet.ProtuStrankaListFormatedOIB_1">
      <item>KNOCK OUT j.d.o.o. za usluge i trgovinu, OIB 36744996392</item>
    </derivirana_varijabla>
  </DomainObject.Predmet.ProtuStrankaListFormatedOIB>
  <DomainObject.Predmet.ProtuStrankaListFormatedWithAdress>
    <izvorni_sadrzaj>
      <item>KNOCK OUT j.d.o.o. za usluge i trgovinu, Ulica Antuna Gustava Matoša 12, 44000 Sisak</item>
    </izvorni_sadrzaj>
    <derivirana_varijabla naziv="DomainObject.Predmet.ProtuStrankaListFormatedWithAdress_1">
      <item>KNOCK OUT j.d.o.o. za usluge i trgovinu, Ulica Antuna Gustava Matoša 12, 44000 Sisak</item>
    </derivirana_varijabla>
  </DomainObject.Predmet.ProtuStrankaListFormatedWithAdress>
  <DomainObject.Predmet.ProtuStrankaListFormatedWithAdressOIB>
    <izvorni_sadrzaj>
      <item>KNOCK OUT j.d.o.o. za usluge i trgovinu, OIB 36744996392, Ulica Antuna Gustava Matoša 12, 44000 Sisak</item>
    </izvorni_sadrzaj>
    <derivirana_varijabla naziv="DomainObject.Predmet.ProtuStrankaListFormatedWithAdressOIB_1">
      <item>KNOCK OUT j.d.o.o. za usluge i trgovinu, OIB 36744996392, Ulica Antuna Gustava Matoša 12, 44000 Sisak</item>
    </derivirana_varijabla>
  </DomainObject.Predmet.ProtuStrankaListFormatedWithAdressOIB>
  <DomainObject.Predmet.ProtuStrankaListNazivFormated>
    <izvorni_sadrzaj>
      <item>KNOCK OUT j.d.o.o. za usluge i trgovinu</item>
    </izvorni_sadrzaj>
    <derivirana_varijabla naziv="DomainObject.Predmet.ProtuStrankaListNazivFormated_1">
      <item>KNOCK OUT j.d.o.o. za usluge i trgovinu</item>
    </derivirana_varijabla>
  </DomainObject.Predmet.ProtuStrankaListNazivFormated>
  <DomainObject.Predmet.ProtuStrankaListNazivFormatedOIB>
    <izvorni_sadrzaj>
      <item>KNOCK OUT j.d.o.o. za usluge i trgovinu, OIB 36744996392</item>
    </izvorni_sadrzaj>
    <derivirana_varijabla naziv="DomainObject.Predmet.ProtuStrankaListNazivFormatedOIB_1">
      <item>KNOCK OUT j.d.o.o. za usluge i trgovinu, OIB 36744996392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KNOCK OUT j.d.o.o. za usluge i trgovinu</izvorni_sadrzaj>
    <derivirana_varijabla naziv="DomainObject.Predmet.ProtustrankaIDrugi_1">KNOCK OUT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KNOCK OUT j.d.o.o. za usluge i trgovinu, OIB 36744996392, Ulica Antuna Gustava Matoša 12, 44000 Sisak</izvorni_sadrzaj>
    <derivirana_varijabla naziv="DomainObject.Predmet.ProtustrankaIDrugiAdressOIB_1">KNOCK OUT j.d.o.o. za usluge i trgovinu, OIB 36744996392, Ulica Antuna Gustava Matoša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KNOCK OUT j.d.o.o. za usluge i trgovinu</item>
      <item>Financijska agencija</item>
    </izvorni_sadrzaj>
    <derivirana_varijabla naziv="DomainObject.Predmet.SudioniciListNaziv_1">
      <item>KNOCK OUT j.d.o.o. za usluge i trgovinu</item>
      <item>Financijska agencija</item>
    </derivirana_varijabla>
  </DomainObject.Predmet.SudioniciListNaziv>
  <DomainObject.Predmet.SudioniciListAdressOIB>
    <izvorni_sadrzaj>
      <item>KNOCK OUT j.d.o.o. za usluge i trgovinu, OIB 36744996392, Ulica Antuna Gustava Matoša 12,44000 Sisak</item>
      <item>Financijska agencija, OIB 85821130368, TRG SVIBANJSKIH ŽRTAVA 1995. 1,10000 Zagreb</item>
    </izvorni_sadrzaj>
    <derivirana_varijabla naziv="DomainObject.Predmet.SudioniciListAdressOIB_1">
      <item>KNOCK OUT j.d.o.o. za usluge i trgovinu, OIB 36744996392, Ulica Antuna Gustava Matoša 12,44000 Sisak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36744996392</item>
      <item>, OIB 85821130368</item>
    </izvorni_sadrzaj>
    <derivirana_varijabla naziv="DomainObject.Predmet.SudioniciListNazivOIB_1">
      <item>, OIB 36744996392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846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2019-12-16T10:19:00Z</cp:lastPrinted>
  <dcterms:modified xmlns:xsi="http://www.w3.org/2001/XMLSchema-instance" xsi:type="dcterms:W3CDTF">2019-12-16T10:19:00Z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